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2456" w14:textId="64683509" w:rsidR="00A7276F" w:rsidRPr="00845DD7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1AD805FA">
        <w:rPr>
          <w:b/>
          <w:bCs/>
          <w:color w:val="1F4E79" w:themeColor="accent1" w:themeShade="80"/>
          <w:sz w:val="24"/>
          <w:szCs w:val="24"/>
        </w:rPr>
        <w:t>LIBERATORIA/AUTORIZZAZIONE PER LA PUBBLICAZIONE DI FOTO</w:t>
      </w:r>
      <w:r w:rsidR="00FB3839" w:rsidRPr="00401862">
        <w:rPr>
          <w:b/>
          <w:bCs/>
          <w:color w:val="1F4E79" w:themeColor="accent1" w:themeShade="80"/>
          <w:sz w:val="24"/>
          <w:szCs w:val="24"/>
        </w:rPr>
        <w:t>/IMMAGINI</w:t>
      </w:r>
      <w:r w:rsidRPr="0007162C">
        <w:rPr>
          <w:b/>
          <w:bCs/>
          <w:strike/>
          <w:color w:val="1F4E79" w:themeColor="accent1" w:themeShade="80"/>
          <w:sz w:val="24"/>
          <w:szCs w:val="24"/>
        </w:rPr>
        <w:t xml:space="preserve"> </w:t>
      </w:r>
      <w:r w:rsidR="00845DD7">
        <w:rPr>
          <w:b/>
          <w:bCs/>
          <w:strike/>
          <w:color w:val="1F4E79" w:themeColor="accent1" w:themeShade="80"/>
          <w:sz w:val="24"/>
          <w:szCs w:val="24"/>
        </w:rPr>
        <w:br/>
      </w:r>
      <w:r w:rsidR="005E5D78">
        <w:rPr>
          <w:b/>
          <w:bCs/>
          <w:color w:val="1F4E79" w:themeColor="accent1" w:themeShade="80"/>
          <w:sz w:val="24"/>
          <w:szCs w:val="24"/>
        </w:rPr>
        <w:t xml:space="preserve">Contest </w:t>
      </w:r>
      <w:r w:rsidR="00845DD7" w:rsidRPr="0007162C">
        <w:rPr>
          <w:b/>
          <w:bCs/>
          <w:color w:val="1F4E79" w:themeColor="accent1" w:themeShade="80"/>
          <w:sz w:val="24"/>
          <w:szCs w:val="24"/>
        </w:rPr>
        <w:t>PHOTO4SPIN</w:t>
      </w:r>
      <w:r w:rsidRPr="00845DD7">
        <w:rPr>
          <w:b/>
          <w:bCs/>
          <w:color w:val="1F4E79" w:themeColor="accent1" w:themeShade="80"/>
          <w:sz w:val="24"/>
          <w:szCs w:val="24"/>
        </w:rPr>
        <w:t xml:space="preserve">  </w:t>
      </w:r>
    </w:p>
    <w:p w14:paraId="78D8C9A9" w14:textId="77777777" w:rsidR="00A7276F" w:rsidRPr="00273B77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</w:p>
    <w:p w14:paraId="2FBD511B" w14:textId="77777777" w:rsidR="00A7276F" w:rsidRPr="00273B77" w:rsidRDefault="00A7276F" w:rsidP="00A7276F">
      <w:pPr>
        <w:autoSpaceDE w:val="0"/>
        <w:spacing w:after="0" w:line="240" w:lineRule="auto"/>
        <w:jc w:val="center"/>
        <w:rPr>
          <w:color w:val="1F4E79" w:themeColor="accent1" w:themeShade="80"/>
          <w:sz w:val="24"/>
          <w:szCs w:val="24"/>
        </w:rPr>
      </w:pPr>
    </w:p>
    <w:p w14:paraId="0CDD4444" w14:textId="1EA9DE18" w:rsidR="00A7276F" w:rsidRPr="00273B77" w:rsidRDefault="00A7276F" w:rsidP="002E5506">
      <w:pPr>
        <w:autoSpaceDE w:val="0"/>
        <w:spacing w:after="0" w:line="240" w:lineRule="auto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>Il/La</w:t>
      </w:r>
      <w:r>
        <w:rPr>
          <w:color w:val="1F4E79" w:themeColor="accent1" w:themeShade="80"/>
          <w:sz w:val="24"/>
          <w:szCs w:val="24"/>
        </w:rPr>
        <w:t xml:space="preserve"> </w:t>
      </w:r>
      <w:r w:rsidRPr="00273B77">
        <w:rPr>
          <w:color w:val="1F4E79" w:themeColor="accent1" w:themeShade="80"/>
          <w:sz w:val="24"/>
          <w:szCs w:val="24"/>
        </w:rPr>
        <w:t>sottoscritto/a  Cognome _____________________________Nome ___________________</w:t>
      </w:r>
      <w:r w:rsidR="000F4C66">
        <w:rPr>
          <w:color w:val="1F4E79" w:themeColor="accent1" w:themeShade="80"/>
          <w:sz w:val="24"/>
          <w:szCs w:val="24"/>
        </w:rPr>
        <w:t>__</w:t>
      </w:r>
      <w:r w:rsidRPr="00273B77">
        <w:rPr>
          <w:color w:val="1F4E79" w:themeColor="accent1" w:themeShade="80"/>
          <w:sz w:val="24"/>
          <w:szCs w:val="24"/>
        </w:rPr>
        <w:t xml:space="preserve"> Nato/a </w:t>
      </w:r>
      <w:proofErr w:type="spellStart"/>
      <w:r w:rsidRPr="00273B77">
        <w:rPr>
          <w:color w:val="1F4E79" w:themeColor="accent1" w:themeShade="80"/>
          <w:sz w:val="24"/>
          <w:szCs w:val="24"/>
        </w:rPr>
        <w:t>a</w:t>
      </w:r>
      <w:proofErr w:type="spellEnd"/>
      <w:r w:rsidRPr="00273B77">
        <w:rPr>
          <w:color w:val="1F4E79" w:themeColor="accent1" w:themeShade="80"/>
          <w:sz w:val="24"/>
          <w:szCs w:val="24"/>
        </w:rPr>
        <w:t xml:space="preserve"> ________________________________ Prov. ________ </w:t>
      </w:r>
      <w:r w:rsidR="000F4C66">
        <w:rPr>
          <w:color w:val="1F4E79" w:themeColor="accent1" w:themeShade="80"/>
          <w:sz w:val="24"/>
          <w:szCs w:val="24"/>
        </w:rPr>
        <w:t>i</w:t>
      </w:r>
      <w:r w:rsidRPr="00273B77">
        <w:rPr>
          <w:color w:val="1F4E79" w:themeColor="accent1" w:themeShade="80"/>
          <w:sz w:val="24"/>
          <w:szCs w:val="24"/>
        </w:rPr>
        <w:t>l _____</w:t>
      </w:r>
      <w:r w:rsidR="000F4C66">
        <w:rPr>
          <w:color w:val="1F4E79" w:themeColor="accent1" w:themeShade="80"/>
          <w:sz w:val="24"/>
          <w:szCs w:val="24"/>
        </w:rPr>
        <w:t>/____/</w:t>
      </w:r>
      <w:r w:rsidRPr="00273B77">
        <w:rPr>
          <w:color w:val="1F4E79" w:themeColor="accent1" w:themeShade="80"/>
          <w:sz w:val="24"/>
          <w:szCs w:val="24"/>
        </w:rPr>
        <w:t>_____________</w:t>
      </w:r>
      <w:r w:rsidR="000F4C66">
        <w:rPr>
          <w:color w:val="1F4E79" w:themeColor="accent1" w:themeShade="80"/>
          <w:sz w:val="24"/>
          <w:szCs w:val="24"/>
        </w:rPr>
        <w:t>__</w:t>
      </w:r>
      <w:r w:rsidRPr="00273B77">
        <w:rPr>
          <w:color w:val="1F4E79" w:themeColor="accent1" w:themeShade="80"/>
          <w:sz w:val="24"/>
          <w:szCs w:val="24"/>
        </w:rPr>
        <w:t xml:space="preserve">  Residente a _____________________ Prov. ____ Via _______________________________ n° ___ C.F. _____________________________________________  </w:t>
      </w:r>
      <w:r w:rsidR="002E5506">
        <w:rPr>
          <w:color w:val="1F4E79" w:themeColor="accent1" w:themeShade="80"/>
          <w:sz w:val="24"/>
          <w:szCs w:val="24"/>
        </w:rPr>
        <w:t>c</w:t>
      </w:r>
      <w:r w:rsidRPr="00273B77">
        <w:rPr>
          <w:color w:val="1F4E79" w:themeColor="accent1" w:themeShade="80"/>
          <w:sz w:val="24"/>
          <w:szCs w:val="24"/>
        </w:rPr>
        <w:t xml:space="preserve">on riferimento alle </w:t>
      </w:r>
      <w:r w:rsidR="00F81E75">
        <w:rPr>
          <w:color w:val="1F4E79" w:themeColor="accent1" w:themeShade="80"/>
          <w:sz w:val="24"/>
          <w:szCs w:val="24"/>
        </w:rPr>
        <w:t xml:space="preserve">foto ed </w:t>
      </w:r>
      <w:r w:rsidRPr="00273B77">
        <w:rPr>
          <w:color w:val="1F4E79" w:themeColor="accent1" w:themeShade="80"/>
          <w:sz w:val="24"/>
          <w:szCs w:val="24"/>
        </w:rPr>
        <w:t xml:space="preserve">immagini </w:t>
      </w:r>
      <w:r w:rsidR="0007162C">
        <w:rPr>
          <w:color w:val="1F4E79" w:themeColor="accent1" w:themeShade="80"/>
          <w:sz w:val="24"/>
          <w:szCs w:val="24"/>
        </w:rPr>
        <w:t xml:space="preserve">destinate al contest </w:t>
      </w:r>
      <w:r w:rsidR="00516749">
        <w:rPr>
          <w:color w:val="1F4E79" w:themeColor="accent1" w:themeShade="80"/>
          <w:sz w:val="24"/>
          <w:szCs w:val="24"/>
        </w:rPr>
        <w:t>da me trasferite</w:t>
      </w:r>
      <w:r w:rsidR="00B153F0">
        <w:rPr>
          <w:color w:val="1F4E79" w:themeColor="accent1" w:themeShade="80"/>
          <w:sz w:val="24"/>
          <w:szCs w:val="24"/>
        </w:rPr>
        <w:t xml:space="preserve"> </w:t>
      </w:r>
      <w:r w:rsidRPr="00273B77">
        <w:rPr>
          <w:color w:val="1F4E79" w:themeColor="accent1" w:themeShade="80"/>
          <w:sz w:val="24"/>
          <w:szCs w:val="24"/>
        </w:rPr>
        <w:t xml:space="preserve">con la presente:    </w:t>
      </w:r>
    </w:p>
    <w:p w14:paraId="1F9094CF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08A99435" w14:textId="77777777" w:rsidR="00A7276F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00273B77">
        <w:rPr>
          <w:b/>
          <w:bCs/>
          <w:color w:val="1F4E79" w:themeColor="accent1" w:themeShade="80"/>
          <w:sz w:val="24"/>
          <w:szCs w:val="24"/>
        </w:rPr>
        <w:t>AUTORIZZA</w:t>
      </w:r>
    </w:p>
    <w:p w14:paraId="1BED87B3" w14:textId="77777777" w:rsidR="00FD3393" w:rsidRPr="00273B77" w:rsidRDefault="00FD3393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</w:p>
    <w:p w14:paraId="6CA761E9" w14:textId="2B00B920" w:rsidR="00A7276F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>A titolo gratuito, senza limiti di tempo, anche ai sensi degli artt. 10 e 320 cod.</w:t>
      </w:r>
      <w:r>
        <w:rPr>
          <w:color w:val="1F4E79" w:themeColor="accent1" w:themeShade="80"/>
          <w:sz w:val="24"/>
          <w:szCs w:val="24"/>
        </w:rPr>
        <w:t xml:space="preserve"> </w:t>
      </w:r>
      <w:r w:rsidRPr="00273B77">
        <w:rPr>
          <w:color w:val="1F4E79" w:themeColor="accent1" w:themeShade="80"/>
          <w:sz w:val="24"/>
          <w:szCs w:val="24"/>
        </w:rPr>
        <w:t>civ. e degli artt. 96 e 97 legge 22.4.1941, n. 633, Legge sul diritto d’autore, alla pubblicazione e/o diffusione in qualsiasi forma delle proprie immagini sul sito internet del CNR</w:t>
      </w:r>
      <w:r>
        <w:rPr>
          <w:color w:val="1F4E79" w:themeColor="accent1" w:themeShade="80"/>
          <w:sz w:val="24"/>
          <w:szCs w:val="24"/>
        </w:rPr>
        <w:t>- SPIN</w:t>
      </w:r>
      <w:r w:rsidRPr="00273B77">
        <w:rPr>
          <w:color w:val="1F4E79" w:themeColor="accent1" w:themeShade="80"/>
          <w:sz w:val="24"/>
          <w:szCs w:val="24"/>
        </w:rPr>
        <w:t>, su carta stampata e/o su qualsiasi altro mezzo di diffusione</w:t>
      </w:r>
      <w:r w:rsidR="005E6382">
        <w:rPr>
          <w:color w:val="1F4E79" w:themeColor="accent1" w:themeShade="80"/>
          <w:sz w:val="24"/>
          <w:szCs w:val="24"/>
        </w:rPr>
        <w:t xml:space="preserve"> (per es. canali social)</w:t>
      </w:r>
      <w:r w:rsidRPr="00273B77">
        <w:rPr>
          <w:color w:val="1F4E79" w:themeColor="accent1" w:themeShade="80"/>
          <w:sz w:val="24"/>
          <w:szCs w:val="24"/>
        </w:rPr>
        <w:t>, nonché autorizza la conservazione delle foto negli archivi informatici del CNR</w:t>
      </w:r>
      <w:r>
        <w:rPr>
          <w:color w:val="1F4E79" w:themeColor="accent1" w:themeShade="80"/>
          <w:sz w:val="24"/>
          <w:szCs w:val="24"/>
        </w:rPr>
        <w:t>-SPIN</w:t>
      </w:r>
      <w:r w:rsidRPr="00273B77">
        <w:rPr>
          <w:color w:val="1F4E79" w:themeColor="accent1" w:themeShade="80"/>
          <w:sz w:val="24"/>
          <w:szCs w:val="24"/>
        </w:rPr>
        <w:t xml:space="preserve"> e prende atto che la finalità di tali pubblicazioni sono meramente di carattere informativo ed eventualmente promozionale.  </w:t>
      </w:r>
    </w:p>
    <w:p w14:paraId="6C640B5F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La presente liberatoria/autorizzazione potrà essere revocata in ogni tempo con comunicazione scritta da inviare via posta comune o e-mail.      </w:t>
      </w:r>
    </w:p>
    <w:p w14:paraId="551532B9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2947BCC0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4020C78D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</w:p>
    <w:p w14:paraId="44942FBC" w14:textId="77777777" w:rsidR="00A7276F" w:rsidRPr="00273B77" w:rsidRDefault="00A7276F" w:rsidP="00A7276F">
      <w:pPr>
        <w:autoSpaceDE w:val="0"/>
        <w:spacing w:after="0" w:line="240" w:lineRule="auto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Luogo e Data: ______________________                                                               </w:t>
      </w:r>
    </w:p>
    <w:p w14:paraId="03F80C07" w14:textId="77777777" w:rsidR="00A7276F" w:rsidRPr="00273B77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                                 In fede</w:t>
      </w:r>
    </w:p>
    <w:p w14:paraId="5DF21C04" w14:textId="77777777" w:rsidR="00A7276F" w:rsidRPr="00273B77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C29BD7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  <w:r w:rsidRPr="00273B77">
        <w:rPr>
          <w:color w:val="1F4E79" w:themeColor="accent1" w:themeShade="80"/>
          <w:sz w:val="24"/>
          <w:szCs w:val="24"/>
        </w:rPr>
        <w:t xml:space="preserve"> _________________________________</w:t>
      </w:r>
    </w:p>
    <w:p w14:paraId="58573DCC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5EAAFB3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376331C8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737991A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9D4D4B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4F204E5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23B27B7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11366503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ECDD816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9E7C671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7BB4C007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6037CAB8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5768F08D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5D6F46A8" w14:textId="77777777" w:rsidR="00FD3393" w:rsidRDefault="00FD3393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05D7FD6E" w14:textId="77777777" w:rsidR="00A7276F" w:rsidRDefault="00A7276F" w:rsidP="00A7276F">
      <w:pPr>
        <w:autoSpaceDE w:val="0"/>
        <w:spacing w:after="0" w:line="240" w:lineRule="auto"/>
        <w:ind w:left="4956"/>
        <w:jc w:val="both"/>
        <w:rPr>
          <w:color w:val="1F4E79" w:themeColor="accent1" w:themeShade="80"/>
          <w:sz w:val="24"/>
          <w:szCs w:val="24"/>
        </w:rPr>
      </w:pPr>
    </w:p>
    <w:p w14:paraId="4A222B51" w14:textId="1632FB5B" w:rsidR="00A7276F" w:rsidRPr="00BD2D7E" w:rsidRDefault="00A7276F" w:rsidP="00A7276F">
      <w:pPr>
        <w:autoSpaceDE w:val="0"/>
        <w:spacing w:after="0" w:line="240" w:lineRule="auto"/>
        <w:jc w:val="center"/>
        <w:rPr>
          <w:b/>
          <w:bCs/>
          <w:color w:val="1F4E79" w:themeColor="accent1" w:themeShade="80"/>
          <w:sz w:val="24"/>
          <w:szCs w:val="24"/>
        </w:rPr>
      </w:pPr>
      <w:r w:rsidRPr="1AD805FA">
        <w:rPr>
          <w:b/>
          <w:bCs/>
          <w:color w:val="1F4E79" w:themeColor="accent1" w:themeShade="80"/>
          <w:sz w:val="24"/>
          <w:szCs w:val="24"/>
        </w:rPr>
        <w:lastRenderedPageBreak/>
        <w:t xml:space="preserve">INFORMATIVA SUL TRATTAMENTO DEI DATI PERSONALI RELATIVA ALL'USO DI IMMAGINI: FOTO </w:t>
      </w:r>
    </w:p>
    <w:p w14:paraId="1BE4B1C6" w14:textId="77777777" w:rsidR="00A7276F" w:rsidRPr="000B093D" w:rsidRDefault="00A7276F" w:rsidP="00A7276F">
      <w:pPr>
        <w:pStyle w:val="Corpotesto"/>
        <w:spacing w:line="254" w:lineRule="exact"/>
        <w:ind w:right="140"/>
        <w:jc w:val="center"/>
        <w:rPr>
          <w:rFonts w:asciiTheme="minorHAnsi" w:hAnsiTheme="minorHAnsi" w:cstheme="minorHAnsi"/>
          <w:sz w:val="22"/>
          <w:szCs w:val="22"/>
        </w:rPr>
      </w:pPr>
      <w:r w:rsidRPr="000B093D">
        <w:rPr>
          <w:rFonts w:asciiTheme="minorHAnsi" w:hAnsiTheme="minorHAnsi" w:cstheme="minorHAnsi"/>
          <w:sz w:val="22"/>
          <w:szCs w:val="22"/>
        </w:rPr>
        <w:t>(resa ai sensi dell’art. 13 del regolamento (UE) 2016/679)</w:t>
      </w:r>
    </w:p>
    <w:p w14:paraId="2F84A943" w14:textId="77777777" w:rsidR="00A7276F" w:rsidRPr="000B093D" w:rsidRDefault="00A7276F" w:rsidP="00A7276F">
      <w:pPr>
        <w:pStyle w:val="Corpotesto"/>
        <w:spacing w:before="2"/>
        <w:rPr>
          <w:rFonts w:asciiTheme="minorHAnsi" w:hAnsiTheme="minorHAnsi" w:cstheme="minorHAnsi"/>
          <w:sz w:val="22"/>
          <w:szCs w:val="22"/>
        </w:rPr>
      </w:pPr>
    </w:p>
    <w:p w14:paraId="0F5E28E3" w14:textId="77777777" w:rsidR="00A7276F" w:rsidRPr="000B093D" w:rsidRDefault="00A7276F" w:rsidP="00A7276F">
      <w:pPr>
        <w:pStyle w:val="Corpotesto"/>
        <w:spacing w:before="1"/>
        <w:ind w:right="126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Si informa che nell’ambito del concorso “Photo4SPIN” le foto e le immagini raccolte nell’ambito delle diverse attività istituzionali</w:t>
      </w:r>
      <w:r w:rsidRPr="000B093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saranno utilizzate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unicamente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finalità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promozione delle attività dell’Istituto, informazione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divulgazione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scientifica.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</w:p>
    <w:p w14:paraId="2A535320" w14:textId="77777777" w:rsidR="00A7276F" w:rsidRPr="000B093D" w:rsidRDefault="00A7276F" w:rsidP="00A7276F">
      <w:pPr>
        <w:pStyle w:val="Corpotesto"/>
        <w:spacing w:before="156" w:line="242" w:lineRule="auto"/>
        <w:ind w:right="129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Pertanto, conformemente a quanto disposto dall'art. 13 del Regolamento UE 2016/679 (Regolamento generale sulla protezione dei dati, in seguito Regolamento UE) forniamo le seguenti informazioni:</w:t>
      </w:r>
    </w:p>
    <w:p w14:paraId="379F921B" w14:textId="2C272F5A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INFORMAZIONI DI CONTATTO</w:t>
      </w:r>
    </w:p>
    <w:p w14:paraId="7FB4F736" w14:textId="332C3643" w:rsidR="00A7276F" w:rsidRPr="000B093D" w:rsidRDefault="00A7276F" w:rsidP="00AC06BD">
      <w:pPr>
        <w:pStyle w:val="Corpotesto"/>
        <w:numPr>
          <w:ilvl w:val="0"/>
          <w:numId w:val="18"/>
        </w:numPr>
        <w:tabs>
          <w:tab w:val="left" w:pos="426"/>
        </w:tabs>
        <w:spacing w:before="3"/>
        <w:ind w:right="128" w:hanging="580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Il</w:t>
      </w:r>
      <w:r w:rsidRPr="000B093D">
        <w:rPr>
          <w:rFonts w:asciiTheme="minorHAnsi" w:hAnsiTheme="minorHAnsi" w:cstheme="minorHAnsi"/>
          <w:spacing w:val="3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Responsabile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Interno per</w:t>
      </w:r>
      <w:r w:rsidRPr="000B093D">
        <w:rPr>
          <w:rFonts w:asciiTheme="minorHAnsi" w:hAnsiTheme="minorHAnsi" w:cstheme="minorHAnsi"/>
          <w:spacing w:val="2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2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Protezione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dei</w:t>
      </w:r>
      <w:r w:rsidRPr="000B093D">
        <w:rPr>
          <w:rFonts w:asciiTheme="minorHAnsi" w:hAnsiTheme="minorHAnsi" w:cstheme="minorHAnsi"/>
          <w:spacing w:val="3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Dati</w:t>
      </w:r>
      <w:r w:rsidRPr="000B093D">
        <w:rPr>
          <w:rFonts w:asciiTheme="minorHAnsi" w:hAnsiTheme="minorHAnsi" w:cstheme="minorHAnsi"/>
          <w:spacing w:val="3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3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CNR- SPIN</w:t>
      </w:r>
      <w:r w:rsidRPr="000B093D">
        <w:rPr>
          <w:rFonts w:asciiTheme="minorHAnsi" w:hAnsiTheme="minorHAnsi" w:cstheme="minorHAnsi"/>
          <w:spacing w:val="3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è</w:t>
      </w:r>
      <w:r w:rsidRPr="000B093D">
        <w:rPr>
          <w:rFonts w:asciiTheme="minorHAnsi" w:hAnsiTheme="minorHAnsi" w:cstheme="minorHAnsi"/>
          <w:spacing w:val="2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raggiungibile</w:t>
      </w:r>
      <w:r w:rsidRPr="000B093D">
        <w:rPr>
          <w:rFonts w:asciiTheme="minorHAnsi" w:hAnsiTheme="minorHAnsi" w:cstheme="minorHAnsi"/>
          <w:spacing w:val="3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 xml:space="preserve">al seguente indirizzo e-mail: </w:t>
      </w:r>
      <w:hyperlink r:id="rId8" w:history="1">
        <w:r w:rsidRPr="000B093D">
          <w:rPr>
            <w:rStyle w:val="Collegamentoipertestuale"/>
            <w:rFonts w:asciiTheme="minorHAnsi" w:hAnsiTheme="minorHAnsi" w:cstheme="minorHAnsi"/>
            <w:sz w:val="21"/>
            <w:szCs w:val="21"/>
          </w:rPr>
          <w:t>direttore@spin.cnr.it;</w:t>
        </w:r>
      </w:hyperlink>
      <w:r w:rsidRPr="000B093D">
        <w:rPr>
          <w:rFonts w:asciiTheme="minorHAnsi" w:hAnsiTheme="minorHAnsi" w:cstheme="minorHAnsi"/>
          <w:sz w:val="21"/>
          <w:szCs w:val="21"/>
        </w:rPr>
        <w:t xml:space="preserve">  </w:t>
      </w:r>
    </w:p>
    <w:p w14:paraId="5C7CD7EA" w14:textId="073A26B2" w:rsidR="00A7276F" w:rsidRPr="000B093D" w:rsidRDefault="00A7276F" w:rsidP="00A7276F">
      <w:pPr>
        <w:pStyle w:val="Corpotesto"/>
        <w:spacing w:line="254" w:lineRule="exact"/>
        <w:rPr>
          <w:rFonts w:asciiTheme="minorHAnsi" w:hAnsiTheme="minorHAnsi" w:cstheme="minorHAnsi"/>
          <w:spacing w:val="-1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informazioni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relative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 con</w:t>
      </w:r>
      <w:r w:rsidR="00DD6B35" w:rsidRPr="000B093D">
        <w:rPr>
          <w:rFonts w:asciiTheme="minorHAnsi" w:hAnsiTheme="minorHAnsi" w:cstheme="minorHAnsi"/>
          <w:sz w:val="21"/>
          <w:szCs w:val="21"/>
        </w:rPr>
        <w:t>corso fotografico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è possibile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rivolgersi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seguente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indirizzo: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hyperlink r:id="rId9" w:tooltip="Concorso Photo4SPIN" w:history="1">
        <w:r w:rsidRPr="000B093D">
          <w:rPr>
            <w:rStyle w:val="Collegamentoipertestuale"/>
            <w:rFonts w:asciiTheme="minorHAnsi" w:hAnsiTheme="minorHAnsi" w:cstheme="minorHAnsi"/>
            <w:spacing w:val="-1"/>
            <w:sz w:val="21"/>
            <w:szCs w:val="21"/>
          </w:rPr>
          <w:t>outreach@spin.cnr.it</w:t>
        </w:r>
      </w:hyperlink>
    </w:p>
    <w:p w14:paraId="4A203FF1" w14:textId="77777777" w:rsidR="00A7276F" w:rsidRPr="000B093D" w:rsidRDefault="00A7276F" w:rsidP="00A7276F">
      <w:pPr>
        <w:pStyle w:val="Corpotesto"/>
        <w:spacing w:line="254" w:lineRule="exact"/>
        <w:rPr>
          <w:rFonts w:asciiTheme="minorHAnsi" w:hAnsiTheme="minorHAnsi" w:cstheme="minorHAnsi"/>
          <w:sz w:val="21"/>
          <w:szCs w:val="21"/>
        </w:rPr>
      </w:pPr>
    </w:p>
    <w:p w14:paraId="3C740B3E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FINALITÀ DEL TRATTAMENTO E BASI GIURIDICHE</w:t>
      </w:r>
    </w:p>
    <w:p w14:paraId="4AE01E31" w14:textId="2C9D5BF5" w:rsidR="00A7276F" w:rsidRPr="000B093D" w:rsidRDefault="00A7276F" w:rsidP="00A7276F">
      <w:pPr>
        <w:pStyle w:val="Corpotesto"/>
        <w:spacing w:before="4" w:line="259" w:lineRule="auto"/>
        <w:ind w:right="131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dati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acquisiti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(</w:t>
      </w:r>
      <w:r w:rsidRPr="000B093D">
        <w:rPr>
          <w:rFonts w:asciiTheme="minorHAnsi" w:hAnsiTheme="minorHAnsi" w:cstheme="minorHAnsi"/>
          <w:sz w:val="21"/>
          <w:szCs w:val="21"/>
        </w:rPr>
        <w:t>le fotografie e le</w:t>
      </w:r>
      <w:r w:rsidR="00AC06BD" w:rsidRPr="000B093D">
        <w:rPr>
          <w:rFonts w:asciiTheme="minorHAnsi" w:hAnsiTheme="minorHAnsi" w:cstheme="minorHAnsi"/>
          <w:sz w:val="21"/>
          <w:szCs w:val="21"/>
        </w:rPr>
        <w:t xml:space="preserve"> immagini</w:t>
      </w:r>
      <w:r w:rsidRPr="000B093D">
        <w:rPr>
          <w:rFonts w:asciiTheme="minorHAnsi" w:hAnsiTheme="minorHAnsi" w:cstheme="minorHAnsi"/>
          <w:sz w:val="21"/>
          <w:szCs w:val="21"/>
        </w:rPr>
        <w:t>) verranno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trattati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esclusivamente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finalità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connesse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allo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svolgimento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attività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istituzionali, in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particolare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scopi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informativi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divulgativi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delle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attività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scientifiche,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culturali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didattiche,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sensi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dell’art.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6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 Reg. UE 2016/679, lettera e) individuato nel trattamento necessario per l'esecuzione di un compito di interesse pubblico o connesso all'esercizio di pubblici poteri di cui è investito il titolare del trattamento e lettera f) individuato nell’interesse legittimo del Titolare, e potranno essere utilizzati esclusivamente per documentare e divulgare</w:t>
      </w:r>
      <w:r w:rsidR="005E6382" w:rsidRPr="000B093D">
        <w:rPr>
          <w:rFonts w:asciiTheme="minorHAnsi" w:hAnsiTheme="minorHAnsi" w:cstheme="minorHAnsi"/>
          <w:sz w:val="21"/>
          <w:szCs w:val="21"/>
        </w:rPr>
        <w:t xml:space="preserve"> eventi </w:t>
      </w:r>
      <w:r w:rsidR="00FB3839" w:rsidRPr="000B093D">
        <w:rPr>
          <w:rFonts w:asciiTheme="minorHAnsi" w:hAnsiTheme="minorHAnsi" w:cstheme="minorHAnsi"/>
          <w:sz w:val="21"/>
          <w:szCs w:val="21"/>
        </w:rPr>
        <w:t xml:space="preserve">e iniziative </w:t>
      </w:r>
      <w:r w:rsidRPr="000B093D">
        <w:rPr>
          <w:rFonts w:asciiTheme="minorHAnsi" w:hAnsiTheme="minorHAnsi" w:cstheme="minorHAnsi"/>
          <w:sz w:val="21"/>
          <w:szCs w:val="21"/>
        </w:rPr>
        <w:t>promosse dal CNR-SPIN anche in collaborazione con altri Enti pubblici.</w:t>
      </w:r>
    </w:p>
    <w:p w14:paraId="12F32162" w14:textId="77777777" w:rsidR="00A7276F" w:rsidRPr="000B093D" w:rsidRDefault="00A7276F" w:rsidP="00A7276F">
      <w:pPr>
        <w:pStyle w:val="Corpotesto"/>
        <w:spacing w:before="4" w:line="259" w:lineRule="auto"/>
        <w:ind w:right="131"/>
        <w:rPr>
          <w:rFonts w:asciiTheme="minorHAnsi" w:hAnsiTheme="minorHAnsi" w:cstheme="minorHAnsi"/>
          <w:sz w:val="21"/>
          <w:szCs w:val="21"/>
        </w:rPr>
      </w:pPr>
    </w:p>
    <w:p w14:paraId="14546F71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MODALITA’ DI TRATTAMENTO</w:t>
      </w:r>
    </w:p>
    <w:p w14:paraId="6B7AF58E" w14:textId="1FD0EEB0" w:rsidR="00A7276F" w:rsidRPr="000B093D" w:rsidRDefault="00A7276F" w:rsidP="00AC06BD">
      <w:pPr>
        <w:pStyle w:val="Corpotesto"/>
        <w:spacing w:line="255" w:lineRule="exact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pacing w:val="-2"/>
          <w:sz w:val="21"/>
          <w:szCs w:val="21"/>
        </w:rPr>
        <w:t>Le</w:t>
      </w:r>
      <w:r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immagini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raccolte saranno</w:t>
      </w:r>
      <w:r w:rsidRPr="000B093D">
        <w:rPr>
          <w:rFonts w:asciiTheme="minorHAnsi" w:hAnsiTheme="minorHAnsi" w:cstheme="minorHAnsi"/>
          <w:spacing w:val="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trattate</w:t>
      </w:r>
      <w:r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modo</w:t>
      </w:r>
      <w:r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lecito,</w:t>
      </w:r>
      <w:r w:rsidRPr="000B093D">
        <w:rPr>
          <w:rFonts w:asciiTheme="minorHAnsi" w:hAnsiTheme="minorHAnsi" w:cstheme="minorHAnsi"/>
          <w:spacing w:val="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corretto,</w:t>
      </w:r>
      <w:r w:rsidRPr="000B093D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pertinente,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conformità</w:t>
      </w:r>
      <w:r w:rsidRPr="000B093D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ai</w:t>
      </w:r>
      <w:r w:rsidRPr="000B093D">
        <w:rPr>
          <w:rFonts w:asciiTheme="minorHAnsi" w:hAnsiTheme="minorHAnsi" w:cstheme="minorHAnsi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principi</w:t>
      </w:r>
      <w:r w:rsidRPr="000B093D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indicati</w:t>
      </w:r>
      <w:r w:rsidRPr="000B093D">
        <w:rPr>
          <w:rFonts w:asciiTheme="minorHAnsi" w:hAnsiTheme="minorHAnsi" w:cstheme="minorHAnsi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nell’art.</w:t>
      </w:r>
      <w:r w:rsidR="00AC06BD"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5</w:t>
      </w:r>
      <w:r w:rsidRPr="000B093D">
        <w:rPr>
          <w:rFonts w:asciiTheme="minorHAnsi" w:hAnsiTheme="minorHAnsi" w:cstheme="minorHAnsi"/>
          <w:spacing w:val="73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7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GDPR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e,</w:t>
      </w:r>
      <w:r w:rsidRPr="000B093D">
        <w:rPr>
          <w:rFonts w:asciiTheme="minorHAnsi" w:hAnsiTheme="minorHAnsi" w:cstheme="minorHAnsi"/>
          <w:spacing w:val="7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comunque,</w:t>
      </w:r>
      <w:r w:rsidRPr="000B093D">
        <w:rPr>
          <w:rFonts w:asciiTheme="minorHAnsi" w:hAnsiTheme="minorHAnsi" w:cstheme="minorHAnsi"/>
          <w:spacing w:val="74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modo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tale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da</w:t>
      </w:r>
      <w:r w:rsidRPr="000B093D">
        <w:rPr>
          <w:rFonts w:asciiTheme="minorHAnsi" w:hAnsiTheme="minorHAnsi" w:cstheme="minorHAnsi"/>
          <w:spacing w:val="75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garantirne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sicurezza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</w:t>
      </w:r>
      <w:r w:rsidRPr="000B093D">
        <w:rPr>
          <w:rFonts w:asciiTheme="minorHAnsi" w:hAnsiTheme="minorHAnsi" w:cstheme="minorHAnsi"/>
          <w:spacing w:val="7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tutelare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la</w:t>
      </w:r>
      <w:r w:rsidRPr="000B093D">
        <w:rPr>
          <w:rFonts w:asciiTheme="minorHAnsi" w:hAnsiTheme="minorHAnsi" w:cstheme="minorHAnsi"/>
          <w:spacing w:val="6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massima</w:t>
      </w:r>
      <w:r w:rsidRPr="000B093D">
        <w:rPr>
          <w:rFonts w:asciiTheme="minorHAnsi" w:hAnsiTheme="minorHAnsi" w:cstheme="minorHAnsi"/>
          <w:spacing w:val="7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riservatezza</w:t>
      </w:r>
      <w:r w:rsidR="00AC06BD" w:rsidRPr="000B093D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pacing w:val="-2"/>
          <w:sz w:val="21"/>
          <w:szCs w:val="21"/>
        </w:rPr>
        <w:t>dell’interessato.</w:t>
      </w:r>
    </w:p>
    <w:p w14:paraId="672B41BE" w14:textId="1D42EDBE" w:rsidR="00A7276F" w:rsidRPr="000B093D" w:rsidRDefault="004340DC" w:rsidP="00A7276F">
      <w:pPr>
        <w:pStyle w:val="Corpotesto"/>
        <w:spacing w:before="4"/>
        <w:ind w:right="130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L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'utilizzo delle </w:t>
      </w:r>
      <w:r w:rsidR="00AC06BD" w:rsidRPr="000B093D">
        <w:rPr>
          <w:rFonts w:asciiTheme="minorHAnsi" w:hAnsiTheme="minorHAnsi" w:cstheme="minorHAnsi"/>
          <w:sz w:val="21"/>
          <w:szCs w:val="21"/>
        </w:rPr>
        <w:t xml:space="preserve">foto e delle 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immagini </w:t>
      </w:r>
      <w:r w:rsidR="00102968" w:rsidRPr="000B093D">
        <w:rPr>
          <w:rFonts w:asciiTheme="minorHAnsi" w:hAnsiTheme="minorHAnsi" w:cstheme="minorHAnsi"/>
          <w:sz w:val="21"/>
          <w:szCs w:val="21"/>
        </w:rPr>
        <w:t>è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da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considerarsi effettuat</w:t>
      </w:r>
      <w:r w:rsidR="00102968" w:rsidRPr="000B093D">
        <w:rPr>
          <w:rFonts w:asciiTheme="minorHAnsi" w:hAnsiTheme="minorHAnsi" w:cstheme="minorHAnsi"/>
          <w:sz w:val="21"/>
          <w:szCs w:val="21"/>
        </w:rPr>
        <w:t>a</w:t>
      </w:r>
      <w:r w:rsidR="00A7276F"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in forma del tutto gratuita ed in maniera totalmente corretta. In nessun caso verrà fatto uso di immagini e </w:t>
      </w:r>
      <w:r w:rsidR="00102968" w:rsidRPr="000B093D">
        <w:rPr>
          <w:rFonts w:asciiTheme="minorHAnsi" w:hAnsiTheme="minorHAnsi" w:cstheme="minorHAnsi"/>
          <w:sz w:val="21"/>
          <w:szCs w:val="21"/>
        </w:rPr>
        <w:t>foto</w:t>
      </w:r>
      <w:r w:rsidR="00A7276F" w:rsidRPr="000B093D">
        <w:rPr>
          <w:rFonts w:asciiTheme="minorHAnsi" w:hAnsiTheme="minorHAnsi" w:cstheme="minorHAnsi"/>
          <w:sz w:val="21"/>
          <w:szCs w:val="21"/>
        </w:rPr>
        <w:t xml:space="preserve"> che pregiudichino l’onore, la reputazione ed</w:t>
      </w:r>
      <w:r w:rsidR="00A7276F" w:rsidRPr="000B093D">
        <w:rPr>
          <w:rFonts w:asciiTheme="minorHAnsi" w:hAnsiTheme="minorHAnsi" w:cstheme="minorHAnsi"/>
          <w:spacing w:val="-5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il decoro della propria persona, ai sensi dell’art. 97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legge</w:t>
      </w:r>
      <w:r w:rsidR="00A7276F" w:rsidRPr="000B093D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n°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633/41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ed art. 10</w:t>
      </w:r>
      <w:r w:rsidR="00A7276F" w:rsidRPr="000B093D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A7276F" w:rsidRPr="000B093D">
        <w:rPr>
          <w:rFonts w:asciiTheme="minorHAnsi" w:hAnsiTheme="minorHAnsi" w:cstheme="minorHAnsi"/>
          <w:sz w:val="21"/>
          <w:szCs w:val="21"/>
        </w:rPr>
        <w:t>del Codice civile. Tale autorizzazione esclude qualsiasi uso a fini di lucro e la cessione a terzi.</w:t>
      </w:r>
    </w:p>
    <w:p w14:paraId="01860B4A" w14:textId="77777777" w:rsidR="00A7276F" w:rsidRPr="000B093D" w:rsidRDefault="00A7276F" w:rsidP="00A7276F">
      <w:pPr>
        <w:pStyle w:val="Corpotesto"/>
        <w:spacing w:before="4"/>
        <w:ind w:right="130"/>
        <w:rPr>
          <w:rFonts w:asciiTheme="minorHAnsi" w:hAnsiTheme="minorHAnsi" w:cstheme="minorHAnsi"/>
          <w:sz w:val="21"/>
          <w:szCs w:val="21"/>
        </w:rPr>
      </w:pPr>
    </w:p>
    <w:p w14:paraId="0E6BD3A1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DESTINATARI DEL TRATTAMENTO</w:t>
      </w:r>
    </w:p>
    <w:p w14:paraId="0E4BE0C6" w14:textId="321BF28F" w:rsidR="00AC06BD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Le immagini raccolte verranno pubblicate sul sito internet del CNR-SPIN, sui canali social dell’Istituto, su carta stampata, e/o su qualsiasi altro mezzo di diffusione, unicamente per le finalità innanzi precisate.</w:t>
      </w:r>
    </w:p>
    <w:p w14:paraId="477148A1" w14:textId="77777777" w:rsidR="00A7276F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</w:p>
    <w:p w14:paraId="5FFC3249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CONSERVAZIONE DEI DATI</w:t>
      </w:r>
    </w:p>
    <w:p w14:paraId="692206A4" w14:textId="77777777" w:rsidR="00A7276F" w:rsidRPr="000B093D" w:rsidRDefault="00A7276F" w:rsidP="00A7276F">
      <w:pPr>
        <w:pStyle w:val="Corpotesto"/>
        <w:spacing w:line="244" w:lineRule="auto"/>
        <w:ind w:right="127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Il materiale raccolto sarà conservato negli archivi del CNR-SPIN per avere una memoria storica degli eventi e delle attività istituzionali e, se necessario, per eventuali pubblicazioni storiche periodiche.</w:t>
      </w:r>
    </w:p>
    <w:p w14:paraId="59659F89" w14:textId="77777777" w:rsidR="00A7276F" w:rsidRPr="000B093D" w:rsidRDefault="00A7276F" w:rsidP="00A7276F">
      <w:pPr>
        <w:pStyle w:val="Corpotesto"/>
        <w:spacing w:line="244" w:lineRule="auto"/>
        <w:ind w:right="127"/>
        <w:rPr>
          <w:rFonts w:asciiTheme="minorHAnsi" w:hAnsiTheme="minorHAnsi" w:cstheme="minorHAnsi"/>
          <w:sz w:val="21"/>
          <w:szCs w:val="21"/>
        </w:rPr>
      </w:pPr>
    </w:p>
    <w:p w14:paraId="2AA6426E" w14:textId="77777777" w:rsidR="00A7276F" w:rsidRPr="000B093D" w:rsidRDefault="00A7276F" w:rsidP="00A7276F">
      <w:pPr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</w:pPr>
      <w:r w:rsidRPr="000B093D">
        <w:rPr>
          <w:rFonts w:asciiTheme="minorHAnsi" w:hAnsiTheme="minorHAnsi" w:cstheme="minorHAnsi"/>
          <w:b/>
          <w:bCs/>
          <w:color w:val="1F4E79" w:themeColor="accent1" w:themeShade="80"/>
          <w:sz w:val="21"/>
          <w:szCs w:val="21"/>
        </w:rPr>
        <w:t>DIRITTI DI ACCESSO AI DATI</w:t>
      </w:r>
    </w:p>
    <w:p w14:paraId="474F52DF" w14:textId="77777777" w:rsidR="00A7276F" w:rsidRPr="000B093D" w:rsidRDefault="00A7276F" w:rsidP="00A7276F">
      <w:pPr>
        <w:pStyle w:val="Corpotes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Ai sensi dell’art. 15 del Reg. EU, il soggetto ripreso ha diritto di accesso ai dati oggetto del Trattamento. Ove applicabili, il soggetto ripreso ha altresì i diritti di cui agli artt. 16-21 del Reg. EU 2016/67, nonché il diritto di reclamo all’Autorità Garante</w:t>
      </w:r>
    </w:p>
    <w:p w14:paraId="492B17D8" w14:textId="77777777" w:rsidR="00A7276F" w:rsidRPr="000B093D" w:rsidRDefault="00A7276F" w:rsidP="00A7276F">
      <w:pPr>
        <w:pStyle w:val="Corpotesto"/>
        <w:spacing w:before="1" w:line="242" w:lineRule="auto"/>
        <w:ind w:right="128"/>
        <w:rPr>
          <w:rFonts w:asciiTheme="minorHAnsi" w:hAnsiTheme="minorHAnsi" w:cstheme="minorHAnsi"/>
          <w:sz w:val="21"/>
          <w:szCs w:val="21"/>
        </w:rPr>
      </w:pPr>
      <w:r w:rsidRPr="000B093D">
        <w:rPr>
          <w:rFonts w:asciiTheme="minorHAnsi" w:hAnsiTheme="minorHAnsi" w:cstheme="minorHAnsi"/>
          <w:sz w:val="21"/>
          <w:szCs w:val="21"/>
        </w:rPr>
        <w:t>Per</w:t>
      </w:r>
      <w:r w:rsidRPr="000B093D">
        <w:rPr>
          <w:rFonts w:asciiTheme="minorHAnsi" w:hAnsiTheme="minorHAnsi" w:cstheme="minorHAnsi"/>
          <w:spacing w:val="-11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esercitare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propri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diritti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gli</w:t>
      </w:r>
      <w:r w:rsidRPr="000B093D">
        <w:rPr>
          <w:rFonts w:asciiTheme="minorHAnsi" w:hAnsiTheme="minorHAnsi" w:cstheme="minorHAnsi"/>
          <w:spacing w:val="-8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interessati</w:t>
      </w:r>
      <w:r w:rsidRPr="000B093D">
        <w:rPr>
          <w:rFonts w:asciiTheme="minorHAnsi" w:hAnsiTheme="minorHAnsi" w:cstheme="minorHAnsi"/>
          <w:spacing w:val="-7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potranno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inviare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una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comunicazione</w:t>
      </w:r>
      <w:r w:rsidRPr="000B093D">
        <w:rPr>
          <w:rFonts w:asciiTheme="minorHAnsi" w:hAnsiTheme="minorHAnsi" w:cstheme="minorHAnsi"/>
          <w:spacing w:val="-9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all’indirizzo</w:t>
      </w:r>
      <w:r w:rsidRPr="000B093D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di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contatto</w:t>
      </w:r>
      <w:r w:rsidRPr="000B093D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del</w:t>
      </w:r>
      <w:r w:rsidRPr="000B093D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0B093D">
        <w:rPr>
          <w:rFonts w:asciiTheme="minorHAnsi" w:hAnsiTheme="minorHAnsi" w:cstheme="minorHAnsi"/>
          <w:sz w:val="21"/>
          <w:szCs w:val="21"/>
        </w:rPr>
        <w:t>Responsabile Interno sopra indicato.</w:t>
      </w:r>
    </w:p>
    <w:p w14:paraId="153E835A" w14:textId="77777777" w:rsidR="00A7276F" w:rsidRPr="000B093D" w:rsidRDefault="00A7276F" w:rsidP="00A7276F">
      <w:pPr>
        <w:autoSpaceDE w:val="0"/>
        <w:spacing w:after="0" w:line="240" w:lineRule="auto"/>
        <w:ind w:left="4956"/>
        <w:jc w:val="both"/>
        <w:rPr>
          <w:rFonts w:asciiTheme="minorHAnsi" w:hAnsiTheme="minorHAnsi" w:cstheme="minorHAnsi"/>
          <w:sz w:val="21"/>
          <w:szCs w:val="21"/>
        </w:rPr>
      </w:pPr>
    </w:p>
    <w:p w14:paraId="3C37877D" w14:textId="20706C10" w:rsidR="00897375" w:rsidRPr="000B093D" w:rsidRDefault="00897375" w:rsidP="00A26149">
      <w:pPr>
        <w:rPr>
          <w:rFonts w:asciiTheme="minorHAnsi" w:hAnsiTheme="minorHAnsi" w:cstheme="minorHAnsi"/>
          <w:sz w:val="21"/>
          <w:szCs w:val="21"/>
        </w:rPr>
      </w:pPr>
    </w:p>
    <w:sectPr w:rsidR="00897375" w:rsidRPr="000B093D" w:rsidSect="00837AFC">
      <w:headerReference w:type="default" r:id="rId10"/>
      <w:footerReference w:type="default" r:id="rId11"/>
      <w:pgSz w:w="11906" w:h="16838" w:code="9"/>
      <w:pgMar w:top="2552" w:right="1134" w:bottom="181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43A3" w14:textId="77777777" w:rsidR="00D63570" w:rsidRDefault="00D63570">
      <w:pPr>
        <w:spacing w:after="0" w:line="240" w:lineRule="auto"/>
      </w:pPr>
      <w:r>
        <w:separator/>
      </w:r>
    </w:p>
  </w:endnote>
  <w:endnote w:type="continuationSeparator" w:id="0">
    <w:p w14:paraId="2E1653DD" w14:textId="77777777" w:rsidR="00D63570" w:rsidRDefault="00D6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0E12" w14:textId="20C1A838" w:rsidR="008B623E" w:rsidRDefault="000848F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4110D7" wp14:editId="3C900CD4">
              <wp:simplePos x="0" y="0"/>
              <wp:positionH relativeFrom="page">
                <wp:posOffset>521713</wp:posOffset>
              </wp:positionH>
              <wp:positionV relativeFrom="paragraph">
                <wp:posOffset>-500754</wp:posOffset>
              </wp:positionV>
              <wp:extent cx="6673090" cy="986400"/>
              <wp:effectExtent l="0" t="0" r="13970" b="4445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3090" cy="98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7213A4" w14:textId="77777777" w:rsidR="008B623E" w:rsidRPr="009E195B" w:rsidRDefault="008B623E">
                          <w:pPr>
                            <w:spacing w:after="0" w:line="240" w:lineRule="auto"/>
                            <w:jc w:val="center"/>
                            <w:rPr>
                              <w:color w:val="004279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110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1.1pt;margin-top:-39.45pt;width:525.45pt;height:77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" filled="f" fillcolor="#f2f2f2 [3052]" stroked="f">
              <v:textbox inset="1mm,0,0,0">
                <w:txbxContent>
                  <w:p w14:paraId="477213A4" w14:textId="77777777" w:rsidR="008B623E" w:rsidRPr="009E195B" w:rsidRDefault="008B623E">
                    <w:pPr>
                      <w:spacing w:after="0" w:line="240" w:lineRule="auto"/>
                      <w:jc w:val="center"/>
                      <w:rPr>
                        <w:color w:val="004279"/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1" locked="0" layoutInCell="1" allowOverlap="1" wp14:anchorId="39C5E315" wp14:editId="77A580F4">
          <wp:simplePos x="0" y="0"/>
          <wp:positionH relativeFrom="page">
            <wp:posOffset>215900</wp:posOffset>
          </wp:positionH>
          <wp:positionV relativeFrom="page">
            <wp:posOffset>9324975</wp:posOffset>
          </wp:positionV>
          <wp:extent cx="1391920" cy="1363980"/>
          <wp:effectExtent l="0" t="0" r="0" b="0"/>
          <wp:wrapNone/>
          <wp:docPr id="1" name="Immagine 4" descr="Piè di pagina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Piè di pagina x carta intestat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920" cy="1363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75CF8" w14:textId="77777777" w:rsidR="00D63570" w:rsidRDefault="00D63570">
      <w:pPr>
        <w:spacing w:after="0" w:line="240" w:lineRule="auto"/>
      </w:pPr>
      <w:r>
        <w:separator/>
      </w:r>
    </w:p>
  </w:footnote>
  <w:footnote w:type="continuationSeparator" w:id="0">
    <w:p w14:paraId="10B089AD" w14:textId="77777777" w:rsidR="00D63570" w:rsidRDefault="00D63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8A3C" w14:textId="34BA40B8" w:rsidR="008B623E" w:rsidRDefault="00D63570">
    <w:pPr>
      <w:pStyle w:val="Intestazione"/>
      <w:ind w:left="-1134"/>
    </w:pPr>
    <w:sdt>
      <w:sdtPr>
        <w:rPr>
          <w:rFonts w:eastAsia="Calibri"/>
          <w:noProof/>
        </w:rPr>
        <w:id w:val="-794672529"/>
        <w:docPartObj>
          <w:docPartGallery w:val="Page Numbers (Margins)"/>
          <w:docPartUnique/>
        </w:docPartObj>
      </w:sdtPr>
      <w:sdtEndPr/>
      <w:sdtContent>
        <w:r w:rsidR="00E9410D" w:rsidRPr="00E9410D">
          <w:rPr>
            <w:rFonts w:eastAsia="Calibri"/>
            <w:noProof/>
          </w:rPr>
          <mc:AlternateContent>
            <mc:Choice Requires="wps">
              <w:drawing>
                <wp:anchor distT="0" distB="0" distL="114300" distR="114300" simplePos="0" relativeHeight="251660295" behindDoc="0" locked="0" layoutInCell="0" allowOverlap="1" wp14:anchorId="0DB551B7" wp14:editId="1EF61B6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63008450" name="Rettangolo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00C9607" w14:textId="77777777" w:rsidR="00E9410D" w:rsidRDefault="00E9410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DB551B7" id="Rettangolo 8" o:spid="_x0000_s1026" style="position:absolute;left:0;text-align:left;margin-left:0;margin-top:0;width:60pt;height:70.5pt;z-index:251660295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00C9607" w14:textId="77777777" w:rsidR="00E9410D" w:rsidRDefault="00E9410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86A06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5C28D74" wp14:editId="53B96791">
              <wp:simplePos x="0" y="0"/>
              <wp:positionH relativeFrom="column">
                <wp:posOffset>581171</wp:posOffset>
              </wp:positionH>
              <wp:positionV relativeFrom="paragraph">
                <wp:posOffset>1014884</wp:posOffset>
              </wp:positionV>
              <wp:extent cx="2502039" cy="417006"/>
              <wp:effectExtent l="0" t="0" r="12700" b="25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2039" cy="4170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2F2F2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11929" w14:textId="77777777" w:rsidR="008B623E" w:rsidRDefault="008B623E" w:rsidP="00947B38">
                          <w:pPr>
                            <w:spacing w:after="0" w:line="300" w:lineRule="exact"/>
                            <w:rPr>
                              <w:color w:val="004279"/>
                              <w:sz w:val="30"/>
                              <w:szCs w:val="30"/>
                            </w:rPr>
                          </w:pPr>
                          <w:r>
                            <w:rPr>
                              <w:color w:val="004279"/>
                              <w:sz w:val="30"/>
                              <w:szCs w:val="30"/>
                            </w:rPr>
                            <w:t>Istituto SPIN</w:t>
                          </w:r>
                        </w:p>
                        <w:p w14:paraId="793F11EF" w14:textId="77777777" w:rsidR="008B623E" w:rsidRDefault="008B623E" w:rsidP="00947B38">
                          <w:pPr>
                            <w:tabs>
                              <w:tab w:val="left" w:pos="0"/>
                              <w:tab w:val="right" w:pos="8080"/>
                            </w:tabs>
                            <w:spacing w:after="0" w:line="300" w:lineRule="exact"/>
                            <w:rPr>
                              <w:color w:val="004279"/>
                            </w:rPr>
                          </w:pPr>
                          <w:r>
                            <w:rPr>
                              <w:color w:val="004279"/>
                            </w:rPr>
                            <w:t xml:space="preserve">Genova, L’Aquila, Napoli, </w:t>
                          </w:r>
                          <w:r w:rsidR="00947B38">
                            <w:rPr>
                              <w:color w:val="004279"/>
                            </w:rPr>
                            <w:t>Roma</w:t>
                          </w:r>
                          <w:r w:rsidR="00786A06">
                            <w:rPr>
                              <w:color w:val="004279"/>
                            </w:rPr>
                            <w:t>,</w:t>
                          </w:r>
                          <w:r w:rsidR="00947B38">
                            <w:rPr>
                              <w:color w:val="004279"/>
                            </w:rPr>
                            <w:t xml:space="preserve"> </w:t>
                          </w:r>
                          <w:r>
                            <w:rPr>
                              <w:color w:val="004279"/>
                            </w:rPr>
                            <w:t>Salerno</w:t>
                          </w: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C28D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5.75pt;margin-top:79.9pt;width:197pt;height:3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" filled="f" fillcolor="#f2f2f2" stroked="f">
              <v:textbox inset="1mm,0,0,0">
                <w:txbxContent>
                  <w:p w14:paraId="23511929" w14:textId="77777777" w:rsidR="008B623E" w:rsidRDefault="008B623E" w:rsidP="00947B38">
                    <w:pPr>
                      <w:spacing w:after="0" w:line="300" w:lineRule="exact"/>
                      <w:rPr>
                        <w:color w:val="004279"/>
                        <w:sz w:val="30"/>
                        <w:szCs w:val="30"/>
                      </w:rPr>
                    </w:pPr>
                    <w:r>
                      <w:rPr>
                        <w:color w:val="004279"/>
                        <w:sz w:val="30"/>
                        <w:szCs w:val="30"/>
                      </w:rPr>
                      <w:t>Istituto SPIN</w:t>
                    </w:r>
                  </w:p>
                  <w:p w14:paraId="793F11EF" w14:textId="77777777" w:rsidR="008B623E" w:rsidRDefault="008B623E" w:rsidP="00947B38">
                    <w:pPr>
                      <w:tabs>
                        <w:tab w:val="left" w:pos="0"/>
                        <w:tab w:val="right" w:pos="8080"/>
                      </w:tabs>
                      <w:spacing w:after="0" w:line="300" w:lineRule="exact"/>
                      <w:rPr>
                        <w:color w:val="004279"/>
                      </w:rPr>
                    </w:pPr>
                    <w:r>
                      <w:rPr>
                        <w:color w:val="004279"/>
                      </w:rPr>
                      <w:t xml:space="preserve">Genova, L’Aquila, Napoli, </w:t>
                    </w:r>
                    <w:r w:rsidR="00947B38">
                      <w:rPr>
                        <w:color w:val="004279"/>
                      </w:rPr>
                      <w:t>Roma</w:t>
                    </w:r>
                    <w:r w:rsidR="00786A06">
                      <w:rPr>
                        <w:color w:val="004279"/>
                      </w:rPr>
                      <w:t>,</w:t>
                    </w:r>
                    <w:r w:rsidR="00947B38">
                      <w:rPr>
                        <w:color w:val="004279"/>
                      </w:rPr>
                      <w:t xml:space="preserve"> </w:t>
                    </w:r>
                    <w:r>
                      <w:rPr>
                        <w:color w:val="004279"/>
                      </w:rPr>
                      <w:t>Salerno</w:t>
                    </w:r>
                  </w:p>
                </w:txbxContent>
              </v:textbox>
            </v:shape>
          </w:pict>
        </mc:Fallback>
      </mc:AlternateContent>
    </w:r>
    <w:r w:rsidR="00325BD6">
      <w:rPr>
        <w:noProof/>
      </w:rPr>
      <w:drawing>
        <wp:anchor distT="0" distB="0" distL="114300" distR="114300" simplePos="0" relativeHeight="251660288" behindDoc="0" locked="0" layoutInCell="1" allowOverlap="1" wp14:anchorId="0AC70A02" wp14:editId="10D7AA86">
          <wp:simplePos x="0" y="0"/>
          <wp:positionH relativeFrom="column">
            <wp:posOffset>4490085</wp:posOffset>
          </wp:positionH>
          <wp:positionV relativeFrom="paragraph">
            <wp:posOffset>400050</wp:posOffset>
          </wp:positionV>
          <wp:extent cx="1627505" cy="1037590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33DE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B58835" wp14:editId="1B373591">
              <wp:simplePos x="0" y="0"/>
              <wp:positionH relativeFrom="column">
                <wp:posOffset>4661535</wp:posOffset>
              </wp:positionH>
              <wp:positionV relativeFrom="paragraph">
                <wp:posOffset>1181100</wp:posOffset>
              </wp:positionV>
              <wp:extent cx="1663700" cy="990600"/>
              <wp:effectExtent l="0" t="0" r="1270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2F2F2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6EA42" w14:textId="77777777" w:rsidR="008B623E" w:rsidRDefault="008B623E">
                          <w:pPr>
                            <w:spacing w:after="0" w:line="240" w:lineRule="exact"/>
                            <w:jc w:val="right"/>
                            <w:rPr>
                              <w:color w:val="004279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3600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B58835" id="Text Box 4" o:spid="_x0000_s1028" type="#_x0000_t202" style="position:absolute;left:0;text-align:left;margin-left:367.05pt;margin-top:93pt;width:131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" filled="f" fillcolor="#f2f2f2" stroked="f">
              <v:textbox inset="1mm,0,0,0">
                <w:txbxContent>
                  <w:p w14:paraId="2896EA42" w14:textId="77777777" w:rsidR="008B623E" w:rsidRDefault="008B623E">
                    <w:pPr>
                      <w:spacing w:after="0" w:line="240" w:lineRule="exact"/>
                      <w:jc w:val="right"/>
                      <w:rPr>
                        <w:color w:val="004279"/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 w:rsidR="22B5E3F6">
      <w:rPr>
        <w:rFonts w:eastAsia="Calibri"/>
        <w:noProof/>
      </w:rPr>
      <w:t xml:space="preserve">                                                 </w:t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22B5E3F6">
      <w:rPr>
        <w:rFonts w:eastAsia="Calibri"/>
        <w:noProof/>
      </w:rPr>
      <w:t xml:space="preserve">                                                                                                 </w:t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000243B5">
      <w:rPr>
        <w:rFonts w:eastAsia="Calibri"/>
        <w:noProof/>
      </w:rPr>
      <w:tab/>
    </w:r>
    <w:r w:rsidR="22B5E3F6">
      <w:rPr>
        <w:rFonts w:eastAsia="Calibri"/>
        <w:noProof/>
      </w:rPr>
      <w:t xml:space="preserve">                                          </w:t>
    </w:r>
    <w:r w:rsidR="000848F4">
      <w:rPr>
        <w:noProof/>
      </w:rPr>
      <w:drawing>
        <wp:anchor distT="0" distB="0" distL="114300" distR="114300" simplePos="0" relativeHeight="251654144" behindDoc="1" locked="0" layoutInCell="1" allowOverlap="1" wp14:anchorId="300ECD20" wp14:editId="42E0091C">
          <wp:simplePos x="0" y="0"/>
          <wp:positionH relativeFrom="page">
            <wp:posOffset>6322695</wp:posOffset>
          </wp:positionH>
          <wp:positionV relativeFrom="page">
            <wp:posOffset>4086225</wp:posOffset>
          </wp:positionV>
          <wp:extent cx="1257300" cy="2879725"/>
          <wp:effectExtent l="0" t="0" r="0" b="0"/>
          <wp:wrapNone/>
          <wp:docPr id="8" name="Immagine 9" descr="Filigrana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Filigrana x Carta Intestat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287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8F4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CA51C3" wp14:editId="17AF7079">
              <wp:simplePos x="0" y="0"/>
              <wp:positionH relativeFrom="page">
                <wp:posOffset>252730</wp:posOffset>
              </wp:positionH>
              <wp:positionV relativeFrom="page">
                <wp:posOffset>1565275</wp:posOffset>
              </wp:positionV>
              <wp:extent cx="7322185" cy="635"/>
              <wp:effectExtent l="38100" t="76200" r="0" b="75565"/>
              <wp:wrapNone/>
              <wp:docPr id="1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22185" cy="635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B8C3DB"/>
                        </a:solidFill>
                        <a:round/>
                        <a:headEnd type="arrow" w="lg" len="sm"/>
                        <a:tailEnd type="none" w="lg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C06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9.9pt;margin-top:123.25pt;width:576.5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" strokecolor="#b8c3db" strokeweight="1.75pt">
              <v:stroke startarrow="open" startarrowwidth="wide" startarrowlength="short" endarrowwidth="wide" endarrowlength="short"/>
              <w10:wrap anchorx="page" anchory="page"/>
            </v:shape>
          </w:pict>
        </mc:Fallback>
      </mc:AlternateContent>
    </w:r>
    <w:r w:rsidR="000848F4">
      <w:rPr>
        <w:noProof/>
      </w:rPr>
      <w:drawing>
        <wp:anchor distT="0" distB="0" distL="114300" distR="114300" simplePos="0" relativeHeight="251653120" behindDoc="0" locked="0" layoutInCell="1" allowOverlap="1" wp14:anchorId="407A8223" wp14:editId="36DF4AB0">
          <wp:simplePos x="0" y="0"/>
          <wp:positionH relativeFrom="page">
            <wp:posOffset>467995</wp:posOffset>
          </wp:positionH>
          <wp:positionV relativeFrom="page">
            <wp:posOffset>269875</wp:posOffset>
          </wp:positionV>
          <wp:extent cx="823595" cy="1228090"/>
          <wp:effectExtent l="0" t="0" r="0" b="0"/>
          <wp:wrapNone/>
          <wp:docPr id="3" name="Immagine 0" descr="Logo x carta intest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 x carta intestata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1228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0F26"/>
    <w:multiLevelType w:val="hybridMultilevel"/>
    <w:tmpl w:val="692AE0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A50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8654E"/>
    <w:multiLevelType w:val="hybridMultilevel"/>
    <w:tmpl w:val="9D9A9F2A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952AC"/>
    <w:multiLevelType w:val="multilevel"/>
    <w:tmpl w:val="892CF4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2036625B"/>
    <w:multiLevelType w:val="hybridMultilevel"/>
    <w:tmpl w:val="91EA2272"/>
    <w:lvl w:ilvl="0" w:tplc="A9EAFB70">
      <w:numFmt w:val="bullet"/>
      <w:lvlText w:val="-"/>
      <w:lvlJc w:val="left"/>
      <w:pPr>
        <w:ind w:left="72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5" w15:restartNumberingAfterBreak="0">
    <w:nsid w:val="4A810276"/>
    <w:multiLevelType w:val="hybridMultilevel"/>
    <w:tmpl w:val="0720CA5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30264"/>
    <w:multiLevelType w:val="hybridMultilevel"/>
    <w:tmpl w:val="3F527D46"/>
    <w:lvl w:ilvl="0" w:tplc="99527274">
      <w:start w:val="1"/>
      <w:numFmt w:val="decimal"/>
      <w:lvlText w:val="%1."/>
      <w:lvlJc w:val="left"/>
      <w:pPr>
        <w:ind w:left="720" w:hanging="360"/>
      </w:pPr>
      <w:rPr>
        <w:rFonts w:cs="Courier New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44FE5"/>
    <w:multiLevelType w:val="hybridMultilevel"/>
    <w:tmpl w:val="1AD4B48E"/>
    <w:lvl w:ilvl="0" w:tplc="361C5D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75986"/>
    <w:multiLevelType w:val="hybridMultilevel"/>
    <w:tmpl w:val="7BA61BFA"/>
    <w:lvl w:ilvl="0" w:tplc="73E0FA6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92B1B"/>
    <w:multiLevelType w:val="multilevel"/>
    <w:tmpl w:val="40C2C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0" w:hanging="44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/>
      </w:rPr>
    </w:lvl>
  </w:abstractNum>
  <w:abstractNum w:abstractNumId="10" w15:restartNumberingAfterBreak="0">
    <w:nsid w:val="52302F22"/>
    <w:multiLevelType w:val="hybridMultilevel"/>
    <w:tmpl w:val="B734FED4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07E6E"/>
    <w:multiLevelType w:val="hybridMultilevel"/>
    <w:tmpl w:val="21EA5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45DAA"/>
    <w:multiLevelType w:val="hybridMultilevel"/>
    <w:tmpl w:val="3F527D4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Courier New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7DDA"/>
    <w:multiLevelType w:val="multilevel"/>
    <w:tmpl w:val="C182120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6EA87BB5"/>
    <w:multiLevelType w:val="hybridMultilevel"/>
    <w:tmpl w:val="67DAAD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C858F5"/>
    <w:multiLevelType w:val="hybridMultilevel"/>
    <w:tmpl w:val="7C8C8392"/>
    <w:lvl w:ilvl="0" w:tplc="597C8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63684"/>
    <w:multiLevelType w:val="multilevel"/>
    <w:tmpl w:val="6890C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EAB3B47"/>
    <w:multiLevelType w:val="hybridMultilevel"/>
    <w:tmpl w:val="9FF61B46"/>
    <w:lvl w:ilvl="0" w:tplc="0EC4E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280835">
    <w:abstractNumId w:val="2"/>
  </w:num>
  <w:num w:numId="2" w16cid:durableId="1321228213">
    <w:abstractNumId w:val="10"/>
  </w:num>
  <w:num w:numId="3" w16cid:durableId="1246651321">
    <w:abstractNumId w:val="15"/>
  </w:num>
  <w:num w:numId="4" w16cid:durableId="1787965944">
    <w:abstractNumId w:val="8"/>
  </w:num>
  <w:num w:numId="5" w16cid:durableId="1254049738">
    <w:abstractNumId w:val="7"/>
  </w:num>
  <w:num w:numId="6" w16cid:durableId="111942431">
    <w:abstractNumId w:val="9"/>
  </w:num>
  <w:num w:numId="7" w16cid:durableId="16248506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320855">
    <w:abstractNumId w:val="13"/>
  </w:num>
  <w:num w:numId="9" w16cid:durableId="1451894519">
    <w:abstractNumId w:val="3"/>
  </w:num>
  <w:num w:numId="10" w16cid:durableId="388309938">
    <w:abstractNumId w:val="16"/>
  </w:num>
  <w:num w:numId="11" w16cid:durableId="2030985301">
    <w:abstractNumId w:val="14"/>
  </w:num>
  <w:num w:numId="12" w16cid:durableId="1313368884">
    <w:abstractNumId w:val="11"/>
  </w:num>
  <w:num w:numId="13" w16cid:durableId="747532433">
    <w:abstractNumId w:val="1"/>
  </w:num>
  <w:num w:numId="14" w16cid:durableId="928386857">
    <w:abstractNumId w:val="0"/>
  </w:num>
  <w:num w:numId="15" w16cid:durableId="120535007">
    <w:abstractNumId w:val="5"/>
  </w:num>
  <w:num w:numId="16" w16cid:durableId="1628388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1949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2263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483"/>
    <w:rsid w:val="00006650"/>
    <w:rsid w:val="00007D10"/>
    <w:rsid w:val="000243B5"/>
    <w:rsid w:val="00030DD2"/>
    <w:rsid w:val="00034C54"/>
    <w:rsid w:val="00047C19"/>
    <w:rsid w:val="0007162C"/>
    <w:rsid w:val="00072851"/>
    <w:rsid w:val="000848F4"/>
    <w:rsid w:val="000A7406"/>
    <w:rsid w:val="000B093D"/>
    <w:rsid w:val="000B22FB"/>
    <w:rsid w:val="000E1204"/>
    <w:rsid w:val="000F06EB"/>
    <w:rsid w:val="000F3C0E"/>
    <w:rsid w:val="000F4C66"/>
    <w:rsid w:val="00102968"/>
    <w:rsid w:val="001154F1"/>
    <w:rsid w:val="001614C8"/>
    <w:rsid w:val="0018319D"/>
    <w:rsid w:val="001B7722"/>
    <w:rsid w:val="001C3561"/>
    <w:rsid w:val="001D53AD"/>
    <w:rsid w:val="001E3BF2"/>
    <w:rsid w:val="001F3D57"/>
    <w:rsid w:val="00210CE8"/>
    <w:rsid w:val="00215C4B"/>
    <w:rsid w:val="00230FCB"/>
    <w:rsid w:val="002668B8"/>
    <w:rsid w:val="0027423B"/>
    <w:rsid w:val="002A438D"/>
    <w:rsid w:val="002B7FBC"/>
    <w:rsid w:val="002E5506"/>
    <w:rsid w:val="0031448A"/>
    <w:rsid w:val="00325BD6"/>
    <w:rsid w:val="003429A1"/>
    <w:rsid w:val="003A3444"/>
    <w:rsid w:val="003B08D4"/>
    <w:rsid w:val="003D4522"/>
    <w:rsid w:val="003E53CB"/>
    <w:rsid w:val="00401862"/>
    <w:rsid w:val="00413EF1"/>
    <w:rsid w:val="004301AC"/>
    <w:rsid w:val="0043111A"/>
    <w:rsid w:val="004340DC"/>
    <w:rsid w:val="00471698"/>
    <w:rsid w:val="004847D9"/>
    <w:rsid w:val="00501C55"/>
    <w:rsid w:val="00516749"/>
    <w:rsid w:val="00533DEA"/>
    <w:rsid w:val="005411CB"/>
    <w:rsid w:val="00552648"/>
    <w:rsid w:val="0058654A"/>
    <w:rsid w:val="0059573A"/>
    <w:rsid w:val="005A20A9"/>
    <w:rsid w:val="005B265F"/>
    <w:rsid w:val="005C2F3B"/>
    <w:rsid w:val="005E475F"/>
    <w:rsid w:val="005E4D19"/>
    <w:rsid w:val="005E5D78"/>
    <w:rsid w:val="005E6382"/>
    <w:rsid w:val="005E7872"/>
    <w:rsid w:val="006029BB"/>
    <w:rsid w:val="00603C88"/>
    <w:rsid w:val="0061255E"/>
    <w:rsid w:val="0063533C"/>
    <w:rsid w:val="006454DD"/>
    <w:rsid w:val="006474C9"/>
    <w:rsid w:val="00665271"/>
    <w:rsid w:val="00684645"/>
    <w:rsid w:val="00684B37"/>
    <w:rsid w:val="0069563F"/>
    <w:rsid w:val="006967BF"/>
    <w:rsid w:val="006B2100"/>
    <w:rsid w:val="006B36EE"/>
    <w:rsid w:val="006B59DA"/>
    <w:rsid w:val="006C5A95"/>
    <w:rsid w:val="006C77C6"/>
    <w:rsid w:val="006F4CBD"/>
    <w:rsid w:val="007256B6"/>
    <w:rsid w:val="00764709"/>
    <w:rsid w:val="00770467"/>
    <w:rsid w:val="00783627"/>
    <w:rsid w:val="00786A06"/>
    <w:rsid w:val="00822FAD"/>
    <w:rsid w:val="00834782"/>
    <w:rsid w:val="00837AFC"/>
    <w:rsid w:val="00845DD7"/>
    <w:rsid w:val="008474FC"/>
    <w:rsid w:val="00856100"/>
    <w:rsid w:val="00886DFA"/>
    <w:rsid w:val="00897375"/>
    <w:rsid w:val="008B623E"/>
    <w:rsid w:val="008D0FB3"/>
    <w:rsid w:val="008D459F"/>
    <w:rsid w:val="008E5929"/>
    <w:rsid w:val="00901677"/>
    <w:rsid w:val="00902D69"/>
    <w:rsid w:val="00922602"/>
    <w:rsid w:val="00927799"/>
    <w:rsid w:val="00947B38"/>
    <w:rsid w:val="00952456"/>
    <w:rsid w:val="00967C48"/>
    <w:rsid w:val="0097791E"/>
    <w:rsid w:val="00981479"/>
    <w:rsid w:val="0098658E"/>
    <w:rsid w:val="009A05C2"/>
    <w:rsid w:val="009A1A10"/>
    <w:rsid w:val="009B317C"/>
    <w:rsid w:val="009E1151"/>
    <w:rsid w:val="009E195B"/>
    <w:rsid w:val="009E2F4E"/>
    <w:rsid w:val="009F5442"/>
    <w:rsid w:val="00A26149"/>
    <w:rsid w:val="00A36B07"/>
    <w:rsid w:val="00A376DA"/>
    <w:rsid w:val="00A46BAC"/>
    <w:rsid w:val="00A607E3"/>
    <w:rsid w:val="00A7276F"/>
    <w:rsid w:val="00A96125"/>
    <w:rsid w:val="00AA0D46"/>
    <w:rsid w:val="00AB34E8"/>
    <w:rsid w:val="00AB4B05"/>
    <w:rsid w:val="00AC06BD"/>
    <w:rsid w:val="00AE5B3F"/>
    <w:rsid w:val="00B153F0"/>
    <w:rsid w:val="00B154AE"/>
    <w:rsid w:val="00B16C98"/>
    <w:rsid w:val="00B20519"/>
    <w:rsid w:val="00B31E8C"/>
    <w:rsid w:val="00B4004D"/>
    <w:rsid w:val="00B40C3E"/>
    <w:rsid w:val="00B574BF"/>
    <w:rsid w:val="00B90ED5"/>
    <w:rsid w:val="00BA07D0"/>
    <w:rsid w:val="00BB662A"/>
    <w:rsid w:val="00BC6716"/>
    <w:rsid w:val="00BE43B9"/>
    <w:rsid w:val="00C02C6F"/>
    <w:rsid w:val="00C04EC3"/>
    <w:rsid w:val="00C3463D"/>
    <w:rsid w:val="00C3607A"/>
    <w:rsid w:val="00C62BA7"/>
    <w:rsid w:val="00C73283"/>
    <w:rsid w:val="00C750A6"/>
    <w:rsid w:val="00CD3CA8"/>
    <w:rsid w:val="00CE3315"/>
    <w:rsid w:val="00CF7632"/>
    <w:rsid w:val="00D03FF3"/>
    <w:rsid w:val="00D1146A"/>
    <w:rsid w:val="00D11A4C"/>
    <w:rsid w:val="00D26C9F"/>
    <w:rsid w:val="00D34D4F"/>
    <w:rsid w:val="00D429BD"/>
    <w:rsid w:val="00D46224"/>
    <w:rsid w:val="00D620D3"/>
    <w:rsid w:val="00D63570"/>
    <w:rsid w:val="00DB1721"/>
    <w:rsid w:val="00DC281C"/>
    <w:rsid w:val="00DC49FB"/>
    <w:rsid w:val="00DD6B35"/>
    <w:rsid w:val="00DD6F84"/>
    <w:rsid w:val="00DE1483"/>
    <w:rsid w:val="00DE7DEE"/>
    <w:rsid w:val="00DF1994"/>
    <w:rsid w:val="00DF378B"/>
    <w:rsid w:val="00E03CEA"/>
    <w:rsid w:val="00E10BDF"/>
    <w:rsid w:val="00E11865"/>
    <w:rsid w:val="00E370E1"/>
    <w:rsid w:val="00E55EE8"/>
    <w:rsid w:val="00E84567"/>
    <w:rsid w:val="00E86325"/>
    <w:rsid w:val="00E90C48"/>
    <w:rsid w:val="00E9410D"/>
    <w:rsid w:val="00E95123"/>
    <w:rsid w:val="00EA33D7"/>
    <w:rsid w:val="00EA5EAE"/>
    <w:rsid w:val="00EA7BFF"/>
    <w:rsid w:val="00EB7174"/>
    <w:rsid w:val="00F10D7A"/>
    <w:rsid w:val="00F11028"/>
    <w:rsid w:val="00F13282"/>
    <w:rsid w:val="00F16E4A"/>
    <w:rsid w:val="00F17A2A"/>
    <w:rsid w:val="00F54B7D"/>
    <w:rsid w:val="00F62E19"/>
    <w:rsid w:val="00F76559"/>
    <w:rsid w:val="00F81E75"/>
    <w:rsid w:val="00F84EA3"/>
    <w:rsid w:val="00FA3790"/>
    <w:rsid w:val="00FB3415"/>
    <w:rsid w:val="00FB3839"/>
    <w:rsid w:val="00FC418F"/>
    <w:rsid w:val="00FD3393"/>
    <w:rsid w:val="00FD6189"/>
    <w:rsid w:val="00FE49B2"/>
    <w:rsid w:val="00FF7B6B"/>
    <w:rsid w:val="082B046D"/>
    <w:rsid w:val="1AD805FA"/>
    <w:rsid w:val="22B5E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C5A32"/>
  <w15:chartTrackingRefBased/>
  <w15:docId w15:val="{DA00456C-8C1D-4637-8F56-908C72D4E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317C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ind w:left="360" w:right="518"/>
      <w:jc w:val="both"/>
      <w:outlineLvl w:val="0"/>
    </w:pPr>
    <w:rPr>
      <w:rFonts w:ascii="Times New Roman" w:hAnsi="Times New Roman"/>
      <w:b/>
      <w:bCs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i/>
      <w:iCs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2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4">
    <w:name w:val="heading 4"/>
    <w:basedOn w:val="Normale"/>
    <w:next w:val="Normale"/>
    <w:link w:val="Titolo4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3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5">
    <w:name w:val="heading 5"/>
    <w:basedOn w:val="Normale"/>
    <w:next w:val="Normale"/>
    <w:link w:val="Titolo5Carattere"/>
    <w:qFormat/>
    <w:rsid w:val="00764709"/>
    <w:pPr>
      <w:widowControl w:val="0"/>
      <w:tabs>
        <w:tab w:val="left" w:pos="-1440"/>
        <w:tab w:val="left" w:pos="-720"/>
      </w:tabs>
      <w:suppressAutoHyphens/>
      <w:spacing w:after="0" w:line="240" w:lineRule="auto"/>
      <w:jc w:val="both"/>
      <w:outlineLvl w:val="4"/>
    </w:pPr>
    <w:rPr>
      <w:rFonts w:ascii="Times New Roman" w:hAnsi="Times New Roman"/>
      <w:b/>
      <w:spacing w:val="-2"/>
      <w:sz w:val="24"/>
      <w:szCs w:val="20"/>
      <w:lang w:val="en-US"/>
    </w:rPr>
  </w:style>
  <w:style w:type="paragraph" w:styleId="Titolo7">
    <w:name w:val="heading 7"/>
    <w:basedOn w:val="Normale"/>
    <w:next w:val="Normale"/>
    <w:qFormat/>
    <w:pPr>
      <w:keepNext/>
      <w:spacing w:after="0" w:line="240" w:lineRule="auto"/>
      <w:ind w:left="3540" w:firstLine="708"/>
      <w:outlineLvl w:val="6"/>
    </w:pPr>
    <w:rPr>
      <w:rFonts w:ascii="Times New Roman" w:hAnsi="Times New Roman"/>
      <w:b/>
      <w:bCs/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uiPriority w:val="99"/>
    <w:qFormat/>
  </w:style>
  <w:style w:type="paragraph" w:styleId="Pidipagina">
    <w:name w:val="footer"/>
    <w:basedOn w:val="Normal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paragraph" w:styleId="Testofumetto">
    <w:name w:val="Balloon Text"/>
    <w:basedOn w:val="Normale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qFormat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semiHidden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testoletteraFestival">
    <w:name w:val="testo lettera Festival"/>
    <w:pPr>
      <w:spacing w:line="280" w:lineRule="exact"/>
    </w:pPr>
    <w:rPr>
      <w:rFonts w:ascii="Arial" w:hAnsi="Arial" w:cs="Arial"/>
      <w:sz w:val="22"/>
      <w:szCs w:val="22"/>
    </w:rPr>
  </w:style>
  <w:style w:type="paragraph" w:styleId="Testodelblocco">
    <w:name w:val="Block Text"/>
    <w:basedOn w:val="Normale"/>
    <w:semiHidden/>
    <w:pPr>
      <w:spacing w:after="0" w:line="240" w:lineRule="auto"/>
      <w:ind w:left="360" w:right="518"/>
      <w:jc w:val="both"/>
    </w:pPr>
    <w:rPr>
      <w:rFonts w:ascii="Times New Roman" w:hAnsi="Times New Roman"/>
      <w:sz w:val="24"/>
      <w:szCs w:val="24"/>
    </w:rPr>
  </w:style>
  <w:style w:type="character" w:styleId="Enfasigrassetto">
    <w:name w:val="Strong"/>
    <w:uiPriority w:val="22"/>
    <w:qFormat/>
    <w:rsid w:val="00A607E3"/>
    <w:rPr>
      <w:b/>
      <w:bCs/>
    </w:rPr>
  </w:style>
  <w:style w:type="paragraph" w:styleId="Paragrafoelenco">
    <w:name w:val="List Paragraph"/>
    <w:basedOn w:val="Normale"/>
    <w:uiPriority w:val="34"/>
    <w:qFormat/>
    <w:rsid w:val="00CF7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Rientrocorpodeltesto">
    <w:name w:val="Body Text Indent"/>
    <w:basedOn w:val="Normale"/>
    <w:link w:val="RientrocorpodeltestoCarattere"/>
    <w:unhideWhenUsed/>
    <w:rsid w:val="00030DD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030DD2"/>
    <w:rPr>
      <w:sz w:val="22"/>
      <w:szCs w:val="22"/>
    </w:rPr>
  </w:style>
  <w:style w:type="character" w:styleId="Collegamentoipertestuale">
    <w:name w:val="Hyperlink"/>
    <w:uiPriority w:val="99"/>
    <w:unhideWhenUsed/>
    <w:rsid w:val="00030DD2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uiPriority w:val="99"/>
    <w:rsid w:val="00030DD2"/>
    <w:pPr>
      <w:tabs>
        <w:tab w:val="left" w:pos="5101"/>
      </w:tabs>
      <w:spacing w:after="0" w:line="360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1"/>
    <w:uiPriority w:val="99"/>
    <w:rsid w:val="00030DD2"/>
    <w:rPr>
      <w:rFonts w:ascii="Times New Roman" w:hAnsi="Times New Roman"/>
      <w:lang w:val="x-none" w:eastAsia="x-none"/>
    </w:rPr>
  </w:style>
  <w:style w:type="paragraph" w:styleId="NormaleWeb">
    <w:name w:val="Normal (Web)"/>
    <w:basedOn w:val="Normale"/>
    <w:uiPriority w:val="99"/>
    <w:semiHidden/>
    <w:unhideWhenUsed/>
    <w:rsid w:val="00897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rsid w:val="00764709"/>
    <w:rPr>
      <w:rFonts w:ascii="Times New Roman" w:hAnsi="Times New Roman"/>
      <w:b/>
      <w:spacing w:val="-2"/>
      <w:sz w:val="24"/>
      <w:lang w:val="en-US"/>
    </w:rPr>
  </w:style>
  <w:style w:type="character" w:customStyle="1" w:styleId="Titolo4Carattere">
    <w:name w:val="Titolo 4 Carattere"/>
    <w:basedOn w:val="Carpredefinitoparagrafo"/>
    <w:link w:val="Titolo4"/>
    <w:rsid w:val="00764709"/>
    <w:rPr>
      <w:rFonts w:ascii="Times New Roman" w:hAnsi="Times New Roman"/>
      <w:b/>
      <w:spacing w:val="-2"/>
      <w:sz w:val="24"/>
      <w:lang w:val="en-US"/>
    </w:rPr>
  </w:style>
  <w:style w:type="character" w:customStyle="1" w:styleId="Titolo5Carattere">
    <w:name w:val="Titolo 5 Carattere"/>
    <w:basedOn w:val="Carpredefinitoparagrafo"/>
    <w:link w:val="Titolo5"/>
    <w:rsid w:val="00764709"/>
    <w:rPr>
      <w:rFonts w:ascii="Times New Roman" w:hAnsi="Times New Roman"/>
      <w:b/>
      <w:spacing w:val="-2"/>
      <w:sz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764709"/>
  </w:style>
  <w:style w:type="character" w:customStyle="1" w:styleId="Titolo1Carattere">
    <w:name w:val="Titolo 1 Carattere"/>
    <w:basedOn w:val="Carpredefinitoparagrafo"/>
    <w:link w:val="Titolo1"/>
    <w:rsid w:val="00764709"/>
    <w:rPr>
      <w:rFonts w:ascii="Times New Roman" w:hAnsi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rsid w:val="00764709"/>
    <w:rPr>
      <w:rFonts w:ascii="Times New Roman" w:hAnsi="Times New Roman"/>
      <w:b/>
      <w:bCs/>
      <w:i/>
      <w:iCs/>
      <w:sz w:val="24"/>
      <w:szCs w:val="24"/>
    </w:rPr>
  </w:style>
  <w:style w:type="character" w:customStyle="1" w:styleId="CollegamentoInternet">
    <w:name w:val="Collegamento Internet"/>
    <w:rsid w:val="00764709"/>
    <w:rPr>
      <w:color w:val="0000FF"/>
      <w:u w:val="single"/>
    </w:rPr>
  </w:style>
  <w:style w:type="character" w:customStyle="1" w:styleId="CorpotestoCarattere">
    <w:name w:val="Corpo testo Carattere"/>
    <w:basedOn w:val="Carpredefinitoparagrafo"/>
    <w:link w:val="Corpotesto"/>
    <w:semiHidden/>
    <w:qFormat/>
    <w:rsid w:val="00764709"/>
    <w:rPr>
      <w:rFonts w:ascii="Times New Roman" w:hAnsi="Times New Roman"/>
      <w:sz w:val="24"/>
      <w:szCs w:val="24"/>
    </w:rPr>
  </w:style>
  <w:style w:type="paragraph" w:styleId="Titolo">
    <w:name w:val="Title"/>
    <w:basedOn w:val="Normale"/>
    <w:next w:val="Corpotesto"/>
    <w:link w:val="TitoloCarattere"/>
    <w:qFormat/>
    <w:rsid w:val="00764709"/>
    <w:pPr>
      <w:keepNext/>
      <w:suppressAutoHyphens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764709"/>
    <w:rPr>
      <w:rFonts w:ascii="Liberation Sans" w:eastAsia="Microsoft YaHei" w:hAnsi="Liberation Sans" w:cs="Lucida Sans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rsid w:val="00764709"/>
  </w:style>
  <w:style w:type="paragraph" w:styleId="Elenco">
    <w:name w:val="List"/>
    <w:basedOn w:val="Corpotesto"/>
    <w:rsid w:val="00764709"/>
    <w:pPr>
      <w:suppressAutoHyphens/>
      <w:spacing w:after="120"/>
      <w:jc w:val="left"/>
    </w:pPr>
    <w:rPr>
      <w:rFonts w:cs="Lucida Sans"/>
      <w:sz w:val="20"/>
      <w:szCs w:val="20"/>
    </w:rPr>
  </w:style>
  <w:style w:type="paragraph" w:styleId="Didascalia">
    <w:name w:val="caption"/>
    <w:basedOn w:val="Normale"/>
    <w:qFormat/>
    <w:rsid w:val="00764709"/>
    <w:pPr>
      <w:suppressLineNumbers/>
      <w:suppressAutoHyphens/>
      <w:spacing w:before="120" w:after="120" w:line="240" w:lineRule="auto"/>
    </w:pPr>
    <w:rPr>
      <w:rFonts w:ascii="Times New Roman" w:hAnsi="Times New Roman"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764709"/>
    <w:pPr>
      <w:suppressLineNumbers/>
      <w:suppressAutoHyphens/>
      <w:spacing w:after="0" w:line="240" w:lineRule="auto"/>
    </w:pPr>
    <w:rPr>
      <w:rFonts w:ascii="Times New Roman" w:hAnsi="Times New Roman" w:cs="Lucida Sans"/>
      <w:sz w:val="20"/>
      <w:szCs w:val="20"/>
    </w:rPr>
  </w:style>
  <w:style w:type="paragraph" w:customStyle="1" w:styleId="Intestazioneepidipagina">
    <w:name w:val="Intestazione e piè di pagina"/>
    <w:basedOn w:val="Normale"/>
    <w:qFormat/>
    <w:rsid w:val="00764709"/>
    <w:pPr>
      <w:suppressAutoHyphens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764709"/>
  </w:style>
  <w:style w:type="paragraph" w:styleId="Testonormale">
    <w:name w:val="Plain Text"/>
    <w:basedOn w:val="Normale"/>
    <w:link w:val="TestonormaleCarattere"/>
    <w:qFormat/>
    <w:rsid w:val="00764709"/>
    <w:pPr>
      <w:suppressAutoHyphens/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764709"/>
    <w:rPr>
      <w:rFonts w:ascii="Courier New" w:hAnsi="Courier New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76470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qFormat/>
    <w:rsid w:val="00764709"/>
    <w:pPr>
      <w:suppressAutoHyphens/>
    </w:pPr>
    <w:rPr>
      <w:rFonts w:ascii="Times New Roman" w:hAnsi="Times New Roman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64709"/>
    <w:pPr>
      <w:suppressAutoHyphens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76470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764709"/>
    <w:pPr>
      <w:suppressAutoHyphens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764709"/>
    <w:rPr>
      <w:rFonts w:ascii="Times New Roman" w:hAnsi="Times New Roman"/>
    </w:rPr>
  </w:style>
  <w:style w:type="character" w:styleId="Rimandonotaapidipagina">
    <w:name w:val="footnote reference"/>
    <w:basedOn w:val="Carpredefinitoparagrafo"/>
    <w:uiPriority w:val="99"/>
    <w:unhideWhenUsed/>
    <w:rsid w:val="00764709"/>
    <w:rPr>
      <w:vertAlign w:val="superscript"/>
    </w:rPr>
  </w:style>
  <w:style w:type="table" w:styleId="Grigliatabella">
    <w:name w:val="Table Grid"/>
    <w:basedOn w:val="Tabellanormale"/>
    <w:uiPriority w:val="39"/>
    <w:rsid w:val="0076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764709"/>
    <w:pPr>
      <w:suppressAutoHyphens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ratteredellanota">
    <w:name w:val="Carattere della nota"/>
    <w:rsid w:val="009E2F4E"/>
    <w:rPr>
      <w:vertAlign w:val="superscript"/>
    </w:rPr>
  </w:style>
  <w:style w:type="table" w:customStyle="1" w:styleId="Grigliatabella12">
    <w:name w:val="Griglia tabella12"/>
    <w:basedOn w:val="Tabellanormale"/>
    <w:next w:val="Grigliatabella"/>
    <w:uiPriority w:val="39"/>
    <w:rsid w:val="009E2F4E"/>
    <w:rPr>
      <w:rFonts w:eastAsia="Calibri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9E2F4E"/>
    <w:rPr>
      <w:rFonts w:eastAsia="Calibri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1146A"/>
    <w:rPr>
      <w:sz w:val="22"/>
      <w:szCs w:val="22"/>
    </w:rPr>
  </w:style>
  <w:style w:type="character" w:styleId="Rimandocommento">
    <w:name w:val="annotation reference"/>
    <w:basedOn w:val="Carpredefinitoparagrafo"/>
    <w:uiPriority w:val="99"/>
    <w:semiHidden/>
    <w:unhideWhenUsed/>
    <w:rsid w:val="0077046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7046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70467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7046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70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ttore@spin.cnr.it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utreach@spin.cnr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bara\Downloads\carta_intestata_spin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4F83-0A85-4839-BE1D-77049B164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carta_intestata_spin.dotx</Template>
  <TotalTime>4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liberatoria partecipante Photo4SPIN</vt:lpstr>
    </vt:vector>
  </TitlesOfParts>
  <Company>SPIN - CNR</Company>
  <LinksUpToDate>false</LinksUpToDate>
  <CharactersWithSpaces>4751</CharactersWithSpaces>
  <SharedDoc>false</SharedDoc>
  <HLinks>
    <vt:vector size="12" baseType="variant">
      <vt:variant>
        <vt:i4>5832752</vt:i4>
      </vt:variant>
      <vt:variant>
        <vt:i4>3</vt:i4>
      </vt:variant>
      <vt:variant>
        <vt:i4>0</vt:i4>
      </vt:variant>
      <vt:variant>
        <vt:i4>5</vt:i4>
      </vt:variant>
      <vt:variant>
        <vt:lpwstr>mailto:outreach@spin.cnr.it</vt:lpwstr>
      </vt:variant>
      <vt:variant>
        <vt:lpwstr/>
      </vt:variant>
      <vt:variant>
        <vt:i4>655462</vt:i4>
      </vt:variant>
      <vt:variant>
        <vt:i4>0</vt:i4>
      </vt:variant>
      <vt:variant>
        <vt:i4>0</vt:i4>
      </vt:variant>
      <vt:variant>
        <vt:i4>5</vt:i4>
      </vt:variant>
      <vt:variant>
        <vt:lpwstr>mailto:direttore@spin.cnr.it;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liberatoria partecipante Photo4SPIN</dc:title>
  <dc:subject/>
  <dc:creator>Istituto CNR SPIN</dc:creator>
  <cp:keywords/>
  <cp:lastModifiedBy>ALIX MADELEINE RAISSA ROMAINE DI MAIO</cp:lastModifiedBy>
  <cp:revision>5</cp:revision>
  <cp:lastPrinted>2024-05-07T09:39:00Z</cp:lastPrinted>
  <dcterms:created xsi:type="dcterms:W3CDTF">2026-05-08T13:39:00Z</dcterms:created>
  <dcterms:modified xsi:type="dcterms:W3CDTF">2026-05-08T14:46:00Z</dcterms:modified>
</cp:coreProperties>
</file>